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WILLIAMSON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Otley, West Riding</w:t>
      </w: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Yorkshire, into the lands of the late Isabel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</w:t>
      </w: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also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on Otley into the lands </w:t>
      </w: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Robert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21-214 and 21-215)</w:t>
      </w: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A24BD" w:rsidRDefault="007A24BD" w:rsidP="007A2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  <w:bookmarkStart w:id="0" w:name="_GoBack"/>
      <w:bookmarkEnd w:id="0"/>
    </w:p>
    <w:sectPr w:rsidR="00DD5B8A" w:rsidRPr="007A24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4BD" w:rsidRDefault="007A24BD" w:rsidP="00564E3C">
      <w:pPr>
        <w:spacing w:after="0" w:line="240" w:lineRule="auto"/>
      </w:pPr>
      <w:r>
        <w:separator/>
      </w:r>
    </w:p>
  </w:endnote>
  <w:endnote w:type="continuationSeparator" w:id="0">
    <w:p w:rsidR="007A24BD" w:rsidRDefault="007A24B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A24BD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4BD" w:rsidRDefault="007A24BD" w:rsidP="00564E3C">
      <w:pPr>
        <w:spacing w:after="0" w:line="240" w:lineRule="auto"/>
      </w:pPr>
      <w:r>
        <w:separator/>
      </w:r>
    </w:p>
  </w:footnote>
  <w:footnote w:type="continuationSeparator" w:id="0">
    <w:p w:rsidR="007A24BD" w:rsidRDefault="007A24B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4BD"/>
    <w:rsid w:val="00372DC6"/>
    <w:rsid w:val="00564E3C"/>
    <w:rsid w:val="0064591D"/>
    <w:rsid w:val="007A24B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A7F94"/>
  <w15:chartTrackingRefBased/>
  <w15:docId w15:val="{2539DA86-4D13-4015-9C01-933DE690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2016-01-28T21:22:00Z</dcterms:created>
  <dcterms:modified xsi:type="dcterms:W3CDTF">2016-01-28T21:24:00Z</dcterms:modified>
</cp:coreProperties>
</file>